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rPr>
          <w:b/>
        </w:rPr>
        <w:t xml:space="preserve">                   </w:t>
      </w:r>
      <w:r w:rsidR="00722C55" w:rsidRPr="0079442C">
        <w:rPr>
          <w:b/>
        </w:rPr>
        <w:t xml:space="preserve"> </w:t>
      </w:r>
      <w:permStart w:id="1179018648" w:edGrp="everyone"/>
      <w:permEnd w:id="1179018648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2010915494" w:edGrp="everyone"/>
      <w:r w:rsidR="0088096C" w:rsidRPr="0079442C">
        <w:t>__________</w:t>
      </w:r>
    </w:p>
    <w:permEnd w:id="2010915494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886066475" w:edGrp="everyone"/>
      <w:r w:rsidR="006225C6">
        <w:t>Санкт-Петербург</w:t>
      </w:r>
      <w:r w:rsidR="00E62794" w:rsidRPr="0079442C">
        <w:tab/>
      </w:r>
      <w:permEnd w:id="1886066475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479069341" w:edGrp="everyone"/>
      <w:r w:rsidR="0088096C" w:rsidRPr="0079442C">
        <w:t xml:space="preserve">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479069341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59189286" w:edGrp="everyone"/>
      <w:r w:rsidR="006225C6">
        <w:t>директора ТЭЦ-17 филиала «Невский» Богданова В.С.</w:t>
      </w:r>
      <w:permEnd w:id="59189286"/>
      <w:r w:rsidRPr="0079442C">
        <w:t xml:space="preserve">, действующего на </w:t>
      </w:r>
      <w:r w:rsidR="00F1208A" w:rsidRPr="0079442C">
        <w:t xml:space="preserve">основании </w:t>
      </w:r>
      <w:permStart w:id="1806632578" w:edGrp="everyone"/>
      <w:r w:rsidR="006225C6">
        <w:t xml:space="preserve">доверенности № </w:t>
      </w:r>
      <w:r w:rsidR="006225C6" w:rsidRPr="006225C6">
        <w:t>242-2014 от 01 января 2014 г</w:t>
      </w:r>
      <w:r w:rsidR="006225C6">
        <w:t>.</w:t>
      </w:r>
      <w:permEnd w:id="1806632578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794987453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794987453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253639343" w:edGrp="everyone"/>
      <w:r w:rsidR="00F1208A" w:rsidRPr="0079442C">
        <w:t>_________</w:t>
      </w:r>
      <w:r w:rsidR="00E75DEC" w:rsidRPr="0079442C">
        <w:t>________</w:t>
      </w:r>
      <w:permEnd w:id="253639343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508846126" w:edGrp="everyone"/>
      <w:r w:rsidR="00F1208A" w:rsidRPr="0079442C">
        <w:t>_________</w:t>
      </w:r>
      <w:r w:rsidR="00E75DEC" w:rsidRPr="0079442C">
        <w:t>__</w:t>
      </w:r>
      <w:permEnd w:id="1508846126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53705589" w:edGrp="everyone"/>
      <w:r w:rsidR="009419A3">
        <w:t>-</w:t>
      </w:r>
      <w:r w:rsidR="009419A3" w:rsidRPr="009419A3">
        <w:t xml:space="preserve">комплексное обследование эстакады сетевых трубопроводов и зданий: </w:t>
      </w:r>
      <w:proofErr w:type="spellStart"/>
      <w:r w:rsidR="009419A3" w:rsidRPr="009419A3">
        <w:t>машзала</w:t>
      </w:r>
      <w:proofErr w:type="spellEnd"/>
      <w:r w:rsidR="009419A3" w:rsidRPr="009419A3">
        <w:t xml:space="preserve"> 1,2 оч. (здания бывших эл. фильтров), паровозного депо </w:t>
      </w:r>
      <w:permEnd w:id="53705589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 xml:space="preserve">, а Заказчик обязуется </w:t>
      </w:r>
      <w:proofErr w:type="gramStart"/>
      <w:r w:rsidR="00914BAC" w:rsidRPr="0079442C">
        <w:t>принять и оплатить</w:t>
      </w:r>
      <w:proofErr w:type="gramEnd"/>
      <w:r w:rsidR="00914BAC" w:rsidRPr="0079442C">
        <w:t xml:space="preserve">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77494118" w:edGrp="everyone"/>
      <w:r w:rsidR="00265339" w:rsidRPr="0079442C">
        <w:t>«</w:t>
      </w:r>
      <w:r w:rsidR="009419A3">
        <w:t>01</w:t>
      </w:r>
      <w:r w:rsidR="00265339" w:rsidRPr="0079442C">
        <w:t>»</w:t>
      </w:r>
      <w:r w:rsidR="009419A3">
        <w:t xml:space="preserve"> июня </w:t>
      </w:r>
      <w:r w:rsidR="00265339" w:rsidRPr="0079442C">
        <w:t>201</w:t>
      </w:r>
      <w:r w:rsidR="009419A3">
        <w:t>4 г.</w:t>
      </w:r>
      <w:permEnd w:id="177494118"/>
      <w:r w:rsidR="00F97F10" w:rsidRPr="0079442C">
        <w:t xml:space="preserve"> </w:t>
      </w:r>
      <w:r w:rsidR="00367A43" w:rsidRPr="0079442C">
        <w:t xml:space="preserve">по </w:t>
      </w:r>
      <w:permStart w:id="1548382924" w:edGrp="everyone"/>
      <w:r w:rsidR="00F97F10" w:rsidRPr="0079442C">
        <w:t>«</w:t>
      </w:r>
      <w:r w:rsidR="009419A3">
        <w:t>31</w:t>
      </w:r>
      <w:r w:rsidR="00F97F10" w:rsidRPr="0079442C">
        <w:t>»</w:t>
      </w:r>
      <w:r w:rsidR="009419A3">
        <w:t xml:space="preserve"> декабря </w:t>
      </w:r>
      <w:r w:rsidR="00F97F10" w:rsidRPr="0079442C">
        <w:t>201</w:t>
      </w:r>
      <w:r w:rsidR="009419A3">
        <w:t>4 г</w:t>
      </w:r>
      <w:permEnd w:id="1548382924"/>
      <w:r w:rsidR="00E62794" w:rsidRPr="0079442C">
        <w:t>.</w:t>
      </w:r>
      <w:r w:rsidR="007625A0" w:rsidRPr="0079442C">
        <w:t xml:space="preserve"> </w:t>
      </w:r>
      <w:permStart w:id="1286299125" w:edGrp="everyone"/>
      <w:permEnd w:id="1286299125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59574709" w:edGrp="everyone"/>
      <w:r w:rsidR="00C34C20" w:rsidRPr="0079442C">
        <w:t>,</w:t>
      </w:r>
      <w:r w:rsidR="00F1208A" w:rsidRPr="0079442C">
        <w:t xml:space="preserve"> </w:t>
      </w:r>
      <w:r w:rsidR="009419A3" w:rsidRPr="009419A3">
        <w:t xml:space="preserve">в форме выполненных в 2-х экземплярах на бумажном носителе отдельных отчетов по обследованию эстакады сетевых трубопроводов и зданий: </w:t>
      </w:r>
      <w:proofErr w:type="spellStart"/>
      <w:r w:rsidR="009419A3" w:rsidRPr="009419A3">
        <w:t>машзала</w:t>
      </w:r>
      <w:proofErr w:type="spellEnd"/>
      <w:r w:rsidR="009419A3" w:rsidRPr="009419A3">
        <w:t xml:space="preserve"> 1,2 оч. (здания бывших эл. фильтров), паровозного депо, а также отдельных экспертных заключений с рекомендациями необходимых компенсирующих мероприятий, согласованных в </w:t>
      </w:r>
      <w:proofErr w:type="spellStart"/>
      <w:r w:rsidR="009419A3" w:rsidRPr="009419A3">
        <w:t>Ростехнадзоре</w:t>
      </w:r>
      <w:proofErr w:type="spellEnd"/>
      <w:r w:rsidR="009419A3" w:rsidRPr="009419A3">
        <w:t>, и выданных на основе этих заключений решений о промышленной безопасности указанных зданий</w:t>
      </w:r>
      <w:r w:rsidR="009419A3">
        <w:t xml:space="preserve"> и сооружений</w:t>
      </w:r>
      <w:r w:rsidR="00914BAC" w:rsidRPr="0079442C">
        <w:t xml:space="preserve">. </w:t>
      </w:r>
    </w:p>
    <w:permEnd w:id="59574709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529903451" w:edGrp="everyone"/>
      <w:r w:rsidRPr="0079442C">
        <w:t xml:space="preserve">1.5. Место оказания Услуг: </w:t>
      </w:r>
      <w:r w:rsidR="006225C6">
        <w:t>Санкт-Петербург</w:t>
      </w:r>
      <w:r w:rsidR="006225C6" w:rsidRPr="006225C6">
        <w:t xml:space="preserve">  ул. Жукова, д. 26.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529903451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776359461" w:edGrp="everyone"/>
      <w:r w:rsidRPr="0079442C">
        <w:t>1.</w:t>
      </w:r>
      <w:r w:rsidR="009419A3">
        <w:t>7</w:t>
      </w:r>
      <w:r w:rsidRPr="0079442C">
        <w:t xml:space="preserve">. </w:t>
      </w:r>
      <w:permEnd w:id="1776359461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557733837" w:edGrp="everyone"/>
      <w:r w:rsidRPr="0079442C">
        <w:t xml:space="preserve">ежедневно, кроме субботы и воскресенья, с </w:t>
      </w:r>
      <w:r w:rsidR="006225C6">
        <w:t>08</w:t>
      </w:r>
      <w:r w:rsidR="006225C6" w:rsidRPr="006225C6">
        <w:t xml:space="preserve"> час. 00</w:t>
      </w:r>
      <w:r w:rsidRPr="0079442C">
        <w:t xml:space="preserve">  мин. до </w:t>
      </w:r>
      <w:r w:rsidR="006225C6">
        <w:t>17</w:t>
      </w:r>
      <w:r w:rsidR="006225C6" w:rsidRPr="006225C6">
        <w:t xml:space="preserve"> час. 00 </w:t>
      </w:r>
      <w:r w:rsidRPr="0079442C">
        <w:t xml:space="preserve"> мин.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</w:p>
    <w:permEnd w:id="1557733837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055863148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EA2FBD" w:rsidRPr="0079442C">
        <w:t xml:space="preserve">ителю оборудование, имущество,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B9616D" w:rsidP="00534CA4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="006225C6">
        <w:t>.</w:t>
      </w:r>
      <w:r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055863148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303632174" w:edGrp="everyone"/>
      <w:permEnd w:id="303632174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739798811" w:edGrp="everyone"/>
      <w:r w:rsidR="009419A3" w:rsidRPr="009419A3">
        <w:t>, в дополнительно согласованные сторонами дни и время</w:t>
      </w:r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739798811"/>
    </w:p>
    <w:p w:rsidR="009419A3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397172976" w:edGrp="everyone"/>
      <w:r w:rsidR="009419A3" w:rsidRPr="009419A3">
        <w:t xml:space="preserve">Для надлежащего оказания услуг по Договору Заказчик, в дополнительно согласованные сторонами дни и время, обеспечивает свободный доступ работникам Исполнителя на свою охраняемую территорию, их сопровождение к </w:t>
      </w:r>
      <w:r w:rsidR="009419A3">
        <w:t>эстакаде сетевых трубопроводов и зданиям</w:t>
      </w:r>
      <w:r w:rsidR="009419A3" w:rsidRPr="009419A3">
        <w:t xml:space="preserve">: </w:t>
      </w:r>
      <w:proofErr w:type="spellStart"/>
      <w:r w:rsidR="009419A3" w:rsidRPr="009419A3">
        <w:t>машзала</w:t>
      </w:r>
      <w:proofErr w:type="spellEnd"/>
      <w:r w:rsidR="009419A3" w:rsidRPr="009419A3">
        <w:t xml:space="preserve"> 1,2 оч. (здания бывших эл. фильтров), паровозного депо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permEnd w:id="397172976"/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permStart w:id="1760779315" w:edGrp="everyone"/>
      <w:r w:rsidR="00FB675D" w:rsidRPr="0079442C">
        <w:t xml:space="preserve">в целом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ermEnd w:id="1760779315"/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r w:rsidRPr="0079442C">
        <w:t>3.5.</w:t>
      </w:r>
      <w:r w:rsidR="00B9616D" w:rsidRPr="0079442C">
        <w:t xml:space="preserve"> 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permStart w:id="1032392168" w:edGrp="everyone"/>
      <w:r w:rsidR="009419A3">
        <w:t>-</w:t>
      </w:r>
      <w:permEnd w:id="1032392168"/>
      <w:r w:rsidRPr="0079442C">
        <w:t xml:space="preserve">, обнаруженными в течение </w:t>
      </w:r>
      <w:permStart w:id="2077719830" w:edGrp="everyone"/>
      <w:r w:rsidR="009419A3">
        <w:t>-</w:t>
      </w:r>
      <w:permEnd w:id="2077719830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448493322" w:edGrp="everyone"/>
      <w:proofErr w:type="gramStart"/>
      <w:r w:rsidR="00F1208A" w:rsidRPr="0079442C">
        <w:t xml:space="preserve">________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>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proofErr w:type="gramEnd"/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1448493322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lastRenderedPageBreak/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242851543" w:edGrp="everyone"/>
      <w:proofErr w:type="gramStart"/>
      <w:r w:rsidR="00F1208A" w:rsidRPr="0079442C">
        <w:t>включены</w:t>
      </w:r>
      <w:proofErr w:type="gramEnd"/>
      <w:r w:rsidR="00F1208A" w:rsidRPr="0079442C">
        <w:t xml:space="preserve">/не включены </w:t>
      </w:r>
      <w:r w:rsidR="00F1208A" w:rsidRPr="0079442C">
        <w:rPr>
          <w:i/>
        </w:rPr>
        <w:t xml:space="preserve">(ненужное убрать) </w:t>
      </w:r>
      <w:permEnd w:id="1242851543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835675930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835675930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962039010" w:edGrp="everyone"/>
      <w:permEnd w:id="1962039010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 xml:space="preserve">уведомление или несвоевременное уведомление лишает Стороны права ссылаться на любое вышеуказанное обстоятельство как на  </w:t>
      </w:r>
      <w:r w:rsidRPr="0079442C">
        <w:lastRenderedPageBreak/>
        <w:t>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576273465" w:edGrp="everyone"/>
      <w:r w:rsidR="00301163" w:rsidRPr="0079442C">
        <w:rPr>
          <w:rFonts w:eastAsia="Calibri"/>
        </w:rPr>
        <w:t>Санкт-Петербурга и Ленинградской области.</w:t>
      </w:r>
    </w:p>
    <w:permEnd w:id="576273465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292780023" w:edGrp="everyone"/>
      <w:permEnd w:id="292780023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599477002" w:edGrp="everyone"/>
      <w:proofErr w:type="gramStart"/>
      <w:r w:rsidR="006225C6">
        <w:t>Исполнителя</w:t>
      </w:r>
      <w:permEnd w:id="1599477002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185556620" w:edGrp="everyone"/>
      <w:r w:rsidR="006225C6" w:rsidRPr="006225C6">
        <w:t xml:space="preserve"> Исполнителя </w:t>
      </w:r>
      <w:permEnd w:id="1185556620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53157802" w:edGrp="everyone"/>
      <w:r w:rsidR="006225C6" w:rsidRPr="006225C6">
        <w:t xml:space="preserve"> Bogdanov.VS@tgc1.ru</w:t>
      </w:r>
      <w:permEnd w:id="53157802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408177008" w:edGrp="everyone"/>
      <w:r w:rsidR="006225C6" w:rsidRPr="00BF24BF">
        <w:rPr>
          <w:rFonts w:ascii="Times New Roman" w:hAnsi="Times New Roman"/>
          <w:snapToGrid w:val="0"/>
          <w:color w:val="000000"/>
          <w:lang w:eastAsia="ru-RU"/>
        </w:rPr>
        <w:t>Исполнителем</w:t>
      </w:r>
      <w:r w:rsidRPr="00BF24BF">
        <w:rPr>
          <w:snapToGrid w:val="0"/>
          <w:lang w:eastAsia="ru-RU"/>
        </w:rPr>
        <w:t xml:space="preserve"> </w:t>
      </w:r>
      <w:permEnd w:id="408177008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902476959" w:edGrp="everyone"/>
      <w:r w:rsidR="006225C6" w:rsidRPr="00BF24BF">
        <w:rPr>
          <w:rFonts w:ascii="Times New Roman" w:hAnsi="Times New Roman"/>
          <w:snapToGrid w:val="0"/>
          <w:color w:val="000000"/>
          <w:lang w:eastAsia="ru-RU"/>
        </w:rPr>
        <w:t>Исполнителем</w:t>
      </w:r>
      <w:permEnd w:id="1902476959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2129426112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="00131A42">
        <w:t>.</w:t>
      </w:r>
      <w:bookmarkStart w:id="6" w:name="_GoBack"/>
      <w:bookmarkEnd w:id="6"/>
    </w:p>
    <w:permEnd w:id="2129426112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757183654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6225C6" w:rsidRPr="006C1F13" w:rsidRDefault="006225C6" w:rsidP="006225C6">
            <w:r w:rsidRPr="006C1F13">
              <w:t xml:space="preserve">Директор ТЭЦ-17 филиала </w:t>
            </w:r>
          </w:p>
          <w:p w:rsidR="006225C6" w:rsidRPr="006C1F13" w:rsidRDefault="006225C6" w:rsidP="006225C6">
            <w:r w:rsidRPr="006C1F13">
              <w:t>"Невский" ОАО "ТГК-1"</w:t>
            </w:r>
          </w:p>
          <w:p w:rsidR="006225C6" w:rsidRPr="006225C6" w:rsidRDefault="006225C6" w:rsidP="006225C6"/>
          <w:p w:rsidR="006225C6" w:rsidRPr="006C1F13" w:rsidRDefault="006225C6" w:rsidP="006225C6">
            <w:r w:rsidRPr="006225C6">
              <w:t>____________________</w:t>
            </w:r>
            <w:r w:rsidRPr="006C1F13">
              <w:t xml:space="preserve"> В.С. Богданов</w:t>
            </w:r>
          </w:p>
          <w:p w:rsidR="006225C6" w:rsidRPr="006225C6" w:rsidRDefault="006225C6" w:rsidP="006225C6">
            <w:r w:rsidRPr="006C1F13">
              <w:tab/>
            </w:r>
            <w:r w:rsidRPr="006225C6">
              <w:tab/>
            </w:r>
          </w:p>
          <w:p w:rsidR="006225C6" w:rsidRPr="006C1F13" w:rsidRDefault="006225C6" w:rsidP="006225C6">
            <w:r w:rsidRPr="006225C6">
              <w:rPr>
                <w:b/>
              </w:rPr>
              <w:t>Юридический адрес:</w:t>
            </w:r>
            <w:r w:rsidRPr="006C1F13">
              <w:t xml:space="preserve"> </w:t>
            </w:r>
            <w:r w:rsidRPr="006225C6">
              <w:t>198188, Санкт-Петербург, ул. Броневая, д.6, литера</w:t>
            </w:r>
            <w:proofErr w:type="gramStart"/>
            <w:r w:rsidRPr="006225C6">
              <w:t xml:space="preserve"> Б</w:t>
            </w:r>
            <w:proofErr w:type="gramEnd"/>
            <w:r w:rsidRPr="006225C6">
              <w:t xml:space="preserve">                          </w:t>
            </w:r>
            <w:r>
              <w:t xml:space="preserve">             </w:t>
            </w:r>
            <w:r w:rsidRPr="006225C6">
              <w:t xml:space="preserve">  Почтовый адрес:</w:t>
            </w:r>
            <w:r w:rsidRPr="006C1F13">
              <w:t xml:space="preserve"> </w:t>
            </w:r>
            <w:r w:rsidRPr="006225C6">
              <w:t>197198, Санкт-Петербург, пр. Добролюбова, д.16, корп.2,лит</w:t>
            </w:r>
            <w:proofErr w:type="gramStart"/>
            <w:r w:rsidRPr="006225C6">
              <w:t>.А</w:t>
            </w:r>
            <w:proofErr w:type="gramEnd"/>
            <w:r w:rsidRPr="006225C6">
              <w:t xml:space="preserve">, Бизнес центр "Арена-Холл"  ИНН 7841312071, КПП 780501001             </w:t>
            </w:r>
            <w:r>
              <w:t xml:space="preserve">      </w:t>
            </w:r>
            <w:r w:rsidRPr="006225C6">
              <w:t xml:space="preserve"> ОГРН 1057810153400</w:t>
            </w:r>
            <w:r w:rsidRPr="006C1F13">
              <w:t xml:space="preserve">                              </w:t>
            </w:r>
            <w:r>
              <w:t xml:space="preserve">               </w:t>
            </w:r>
            <w:r w:rsidRPr="006C1F13">
              <w:t xml:space="preserve"> </w:t>
            </w:r>
            <w:r w:rsidRPr="006225C6">
              <w:rPr>
                <w:b/>
              </w:rPr>
              <w:t>Банковские реквизиты:</w:t>
            </w:r>
            <w:r w:rsidRPr="006C1F13">
              <w:t xml:space="preserve">                                     </w:t>
            </w:r>
            <w:r>
              <w:t xml:space="preserve"> </w:t>
            </w:r>
            <w:r w:rsidRPr="006C1F13">
              <w:t xml:space="preserve">   </w:t>
            </w:r>
            <w:r w:rsidRPr="006225C6">
              <w:t xml:space="preserve">р/с  40702810309000000005в  ОАО «АБ «РОССИЯ» Санкт-Петербург                             </w:t>
            </w:r>
            <w:r>
              <w:t xml:space="preserve">                                 </w:t>
            </w:r>
            <w:r w:rsidRPr="006225C6">
              <w:t>к/с  30101810800000000861, БИК  044030861 ОКПО  00107181</w:t>
            </w:r>
          </w:p>
          <w:p w:rsidR="00B96A96" w:rsidRPr="0079442C" w:rsidRDefault="006225C6" w:rsidP="006225C6">
            <w:pPr>
              <w:rPr>
                <w:b/>
              </w:rPr>
            </w:pPr>
            <w:r w:rsidRPr="006225C6">
              <w:rPr>
                <w:b/>
              </w:rPr>
              <w:t>Получатель услуг</w:t>
            </w:r>
            <w:proofErr w:type="gramStart"/>
            <w:r w:rsidRPr="006225C6">
              <w:rPr>
                <w:b/>
              </w:rPr>
              <w:t xml:space="preserve"> :</w:t>
            </w:r>
            <w:proofErr w:type="gramEnd"/>
            <w:r w:rsidRPr="006C1F13">
              <w:t xml:space="preserve"> </w:t>
            </w:r>
            <w:r w:rsidRPr="006225C6">
              <w:t>ТЭЦ-17 филиала «Невский»  ОАО «ТГК-1»195197, Санкт-Петербург, ул. Жукова, д. 26 ИНН 7841312071, КПП 780432001</w:t>
            </w:r>
          </w:p>
          <w:p w:rsidR="00B96A96" w:rsidRPr="0079442C" w:rsidRDefault="00B96A96" w:rsidP="006225C6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  <w:permEnd w:id="1757183654"/>
    </w:tbl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DFC" w:rsidRDefault="003C2DFC">
      <w:r>
        <w:separator/>
      </w:r>
    </w:p>
  </w:endnote>
  <w:endnote w:type="continuationSeparator" w:id="0">
    <w:p w:rsidR="003C2DFC" w:rsidRDefault="003C2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131A42">
      <w:rPr>
        <w:i/>
        <w:noProof/>
        <w:color w:val="auto"/>
        <w:sz w:val="20"/>
        <w:szCs w:val="20"/>
      </w:rPr>
      <w:t>5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131A42">
      <w:rPr>
        <w:i/>
        <w:noProof/>
        <w:color w:val="auto"/>
        <w:sz w:val="20"/>
        <w:szCs w:val="20"/>
      </w:rPr>
      <w:t>5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131A42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131A42">
      <w:rPr>
        <w:i/>
        <w:noProof/>
        <w:color w:val="auto"/>
        <w:sz w:val="20"/>
        <w:szCs w:val="20"/>
      </w:rPr>
      <w:t>5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DFC" w:rsidRDefault="003C2DFC">
      <w:r>
        <w:separator/>
      </w:r>
    </w:p>
  </w:footnote>
  <w:footnote w:type="continuationSeparator" w:id="0">
    <w:p w:rsidR="003C2DFC" w:rsidRDefault="003C2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3FgNdJ46EMMAEHTKhMWT1EGacSI=" w:salt="yt8qlVoXZ/vowNLYO3mQug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9A3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2F1F"/>
    <w:rsid w:val="000E40FB"/>
    <w:rsid w:val="000E53E0"/>
    <w:rsid w:val="00101254"/>
    <w:rsid w:val="00111706"/>
    <w:rsid w:val="00113D70"/>
    <w:rsid w:val="001150B2"/>
    <w:rsid w:val="00131A42"/>
    <w:rsid w:val="001366E5"/>
    <w:rsid w:val="00151C35"/>
    <w:rsid w:val="001679C6"/>
    <w:rsid w:val="001709E9"/>
    <w:rsid w:val="001715A9"/>
    <w:rsid w:val="00173B9F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2E60"/>
    <w:rsid w:val="00265339"/>
    <w:rsid w:val="00265FB1"/>
    <w:rsid w:val="00266B39"/>
    <w:rsid w:val="0026744A"/>
    <w:rsid w:val="00271F97"/>
    <w:rsid w:val="00275500"/>
    <w:rsid w:val="002805D6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C2DFC"/>
    <w:rsid w:val="003E24B1"/>
    <w:rsid w:val="003E2C48"/>
    <w:rsid w:val="003F48C3"/>
    <w:rsid w:val="00400F02"/>
    <w:rsid w:val="004015CB"/>
    <w:rsid w:val="004047BD"/>
    <w:rsid w:val="00412149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C04AC"/>
    <w:rsid w:val="005C21FA"/>
    <w:rsid w:val="005C3640"/>
    <w:rsid w:val="005D781C"/>
    <w:rsid w:val="005E4F28"/>
    <w:rsid w:val="005E6DB6"/>
    <w:rsid w:val="005F44B1"/>
    <w:rsid w:val="006059BB"/>
    <w:rsid w:val="00605B97"/>
    <w:rsid w:val="006225C6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2E0D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19A3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36AD9"/>
    <w:rsid w:val="00B463B5"/>
    <w:rsid w:val="00B46CC7"/>
    <w:rsid w:val="00B608A2"/>
    <w:rsid w:val="00B64B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24BF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3F0F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775"/>
    <w:rsid w:val="00D93B15"/>
    <w:rsid w:val="00DA5559"/>
    <w:rsid w:val="00DB2298"/>
    <w:rsid w:val="00DB38E2"/>
    <w:rsid w:val="00DC21CF"/>
    <w:rsid w:val="00DD011E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525B"/>
    <w:rsid w:val="00F0783C"/>
    <w:rsid w:val="00F07E60"/>
    <w:rsid w:val="00F1208A"/>
    <w:rsid w:val="00F1232F"/>
    <w:rsid w:val="00F13C4B"/>
    <w:rsid w:val="00F177FB"/>
    <w:rsid w:val="00F31786"/>
    <w:rsid w:val="00F337BF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0;&#1086;&#1085;&#1076;&#1088;&#1072;&#1090;&#1100;&#1077;&#1074;&#1072;\&#1047;&#1072;&#1082;&#1091;&#1087;&#1086;&#1095;&#1085;&#1072;&#1103;%20&#1076;&#1077;&#1103;&#1090;&#1077;&#1083;&#1100;&#1085;&#1086;&#1089;&#1090;&#1100;%202014\&#1064;&#1072;&#1073;&#1083;&#1086;&#1085;&#1099;\&#1044;&#1086;&#1075;&#1086;&#1074;&#1086;&#1088;%20&#1087;&#1086;%20&#1087;&#1088;&#1080;&#1082;&#1072;&#1079;&#1091;%20&#8470;%206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BD1D6-F2F3-4094-92EF-3F70373A0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F811C8-5C74-48E5-ABB6-9D6316A351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41C2649-7922-4C82-AEAF-454C1B5D3A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82BF54-DF59-4BB3-9A3E-385875D517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F92A3E4-D087-45BA-B4F0-4496D322FA7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94D2602-E14A-4F87-92DB-4E8A68146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по приказу № 65.dot</Template>
  <TotalTime>12</TotalTime>
  <Pages>5</Pages>
  <Words>2559</Words>
  <Characters>14589</Characters>
  <Application>Microsoft Office Word</Application>
  <DocSecurity>8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Кондратьева Екатерина Валерьевна</dc:creator>
  <cp:lastModifiedBy>Кондратьева Екатерина Валерьевна</cp:lastModifiedBy>
  <cp:revision>2</cp:revision>
  <cp:lastPrinted>2014-04-01T08:12:00Z</cp:lastPrinted>
  <dcterms:created xsi:type="dcterms:W3CDTF">2014-04-01T07:52:00Z</dcterms:created>
  <dcterms:modified xsi:type="dcterms:W3CDTF">2014-04-01T08:12:00Z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